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A29" w:rsidRPr="00E375FA" w:rsidRDefault="007C2A2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75FA">
        <w:rPr>
          <w:rFonts w:ascii="Times New Roman" w:hAnsi="Times New Roman" w:cs="Times New Roman"/>
          <w:b/>
          <w:bCs/>
          <w:sz w:val="24"/>
          <w:szCs w:val="24"/>
        </w:rPr>
        <w:t>Муниципальное общеобразовательное учреждение «Средняя общеобразовательная школа с. Большая Ивановка» имени Героя Советского Союза В.Д. Коннова»</w:t>
      </w:r>
    </w:p>
    <w:p w:rsidR="007C2A29" w:rsidRPr="00E375FA" w:rsidRDefault="007C2A29" w:rsidP="0091478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75FA">
        <w:rPr>
          <w:rFonts w:ascii="Times New Roman" w:hAnsi="Times New Roman" w:cs="Times New Roman"/>
          <w:b/>
          <w:bCs/>
          <w:sz w:val="24"/>
          <w:szCs w:val="24"/>
        </w:rPr>
        <w:t xml:space="preserve">График оценочных процедур по предмету «География» на 2022-2023 учебный год </w:t>
      </w:r>
    </w:p>
    <w:p w:rsidR="007C2A29" w:rsidRPr="00E375FA" w:rsidRDefault="007C2A29" w:rsidP="0091478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75FA">
        <w:rPr>
          <w:rFonts w:ascii="Times New Roman" w:hAnsi="Times New Roman" w:cs="Times New Roman"/>
          <w:b/>
          <w:bCs/>
          <w:sz w:val="24"/>
          <w:szCs w:val="24"/>
        </w:rPr>
        <w:t xml:space="preserve">       Уровень контроля: текущий</w:t>
      </w:r>
    </w:p>
    <w:p w:rsidR="007C2A29" w:rsidRPr="00E375FA" w:rsidRDefault="007C2A29" w:rsidP="00E375F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375FA">
        <w:rPr>
          <w:rFonts w:ascii="Times New Roman" w:hAnsi="Times New Roman" w:cs="Times New Roman"/>
          <w:b/>
          <w:bCs/>
          <w:sz w:val="24"/>
          <w:szCs w:val="24"/>
        </w:rPr>
        <w:t>Уровни образования: основное общее образование, среднее общее образование</w:t>
      </w:r>
    </w:p>
    <w:p w:rsidR="007C2A29" w:rsidRDefault="007C2A2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96"/>
        <w:gridCol w:w="1559"/>
        <w:gridCol w:w="1134"/>
        <w:gridCol w:w="3398"/>
        <w:gridCol w:w="1797"/>
      </w:tblGrid>
      <w:tr w:rsidR="007C2A29" w:rsidRPr="00E60329">
        <w:trPr>
          <w:trHeight w:val="372"/>
        </w:trPr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Вид работы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8. 11.2022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Обобщение по теме «История географических открытий»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 xml:space="preserve">             31.01. 2023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«Определение географических координат и объектов и определение объектов по их географическим координатам»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28.02.2023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«Выявление закономерностей изменения продолжительности дня  и высоты Солнца над горизонтом в зависимости от географической широты  и времени года на территории России»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16.05. 2023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Практикум «Сезонные изменения в природе своей местности»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22.11.2022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Практикум « Изображение рельефа на топографических планах и картах 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18.04.2023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«Атмосфера»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30.05.2023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курсу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22.09.2022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раздела «Главные закономерности природы Земли»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6.12.2022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раздела « Главные закономерности природы Земли 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15.12.2022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раздела « Человек на Земле»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09.03.2023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Обобщающий урок по итогам изучения южных материков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25.05.2023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Обобщающий урок по итогам изучения северных материков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6.10.2022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темы « Географическое положение России»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21.10.2022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темы « История заселения, освоения и исследования территории России»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8.12.2022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темы « Климат и агроклиматические ресурсы»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13.01.2023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темы « Внутренние воды и водные ресурсы»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9.02.2023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 обобщение тем « Почвы и почвенные ресурсы», « Растительный и животный мир. Биологические ресурсы»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7.04.2023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темы « Природные различия на территории России»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12.05.2023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 « Обобщение раздела «Население России»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26.05.2023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Обобщение раздела «Природный фактор в развитии России»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  <w:bookmarkStart w:id="0" w:name="_GoBack"/>
        <w:bookmarkEnd w:id="0"/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8.12.2022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раздела « Хозяйство России»</w:t>
            </w:r>
          </w:p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Мини-проект « Транспорт и окружающая среда»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3.02.2023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Мини-проект « экологические и водные проблемы Волги – оценка и пути решения»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4.05.2023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раздела « Природно-хозяйственные регионы России»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21.10.2022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 « Зарубежная Европа»»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20.01.2023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 по теме «Зарубежная Азия 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  <w:tr w:rsidR="007C2A29" w:rsidRPr="00E60329">
        <w:tc>
          <w:tcPr>
            <w:tcW w:w="1296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5.05.2023</w:t>
            </w:r>
          </w:p>
        </w:tc>
        <w:tc>
          <w:tcPr>
            <w:tcW w:w="1559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134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398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теме « Латинская Америка»</w:t>
            </w:r>
          </w:p>
        </w:tc>
        <w:tc>
          <w:tcPr>
            <w:tcW w:w="1797" w:type="dxa"/>
          </w:tcPr>
          <w:p w:rsidR="007C2A29" w:rsidRPr="00E60329" w:rsidRDefault="007C2A29" w:rsidP="00E603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329">
              <w:rPr>
                <w:rFonts w:ascii="Times New Roman" w:hAnsi="Times New Roman" w:cs="Times New Roman"/>
                <w:sz w:val="24"/>
                <w:szCs w:val="24"/>
              </w:rPr>
              <w:t>Евдокимова М.А.</w:t>
            </w:r>
          </w:p>
        </w:tc>
      </w:tr>
    </w:tbl>
    <w:p w:rsidR="007C2A29" w:rsidRPr="004E0722" w:rsidRDefault="007C2A29">
      <w:pPr>
        <w:rPr>
          <w:rFonts w:ascii="Times New Roman" w:hAnsi="Times New Roman" w:cs="Times New Roman"/>
          <w:sz w:val="24"/>
          <w:szCs w:val="24"/>
        </w:rPr>
      </w:pPr>
    </w:p>
    <w:sectPr w:rsidR="007C2A29" w:rsidRPr="004E0722" w:rsidSect="004F0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7B7D"/>
    <w:rsid w:val="001453E9"/>
    <w:rsid w:val="00217CEC"/>
    <w:rsid w:val="004C523A"/>
    <w:rsid w:val="004E0722"/>
    <w:rsid w:val="004F045F"/>
    <w:rsid w:val="005B31D5"/>
    <w:rsid w:val="007A7AC3"/>
    <w:rsid w:val="007C2A29"/>
    <w:rsid w:val="00914780"/>
    <w:rsid w:val="00923989"/>
    <w:rsid w:val="00A22522"/>
    <w:rsid w:val="00BD4D82"/>
    <w:rsid w:val="00D87B12"/>
    <w:rsid w:val="00DB0C84"/>
    <w:rsid w:val="00E375FA"/>
    <w:rsid w:val="00E60329"/>
    <w:rsid w:val="00F17B7D"/>
    <w:rsid w:val="00F81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45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E0722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637</Words>
  <Characters>3633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 «Средняя общеобразовательная школа с</dc:title>
  <dc:subject/>
  <dc:creator>user</dc:creator>
  <cp:keywords/>
  <dc:description/>
  <cp:lastModifiedBy>Сергей</cp:lastModifiedBy>
  <cp:revision>2</cp:revision>
  <dcterms:created xsi:type="dcterms:W3CDTF">2022-11-13T11:32:00Z</dcterms:created>
  <dcterms:modified xsi:type="dcterms:W3CDTF">2022-11-13T11:32:00Z</dcterms:modified>
</cp:coreProperties>
</file>